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Bristol North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Bristol North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Bristol North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Bristol North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Bristol North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Bristol North West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62.9% </w:t>
      </w:r>
      <w:r w:rsidRPr="004747BF">
        <w:rPr>
          <w:rFonts w:ascii="Libre Franklin Light" w:eastAsia="Times New Roman" w:hAnsi="Libre Franklin Light" w:cs="Calibri Light"/>
        </w:rPr>
        <w:t xml:space="preserve">of those respondents classified as PGSI 8+ in Bristol North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Bristol North West is estimated to be </w:t>
      </w:r>
      <w:r w:rsidRPr="00773DF7">
        <w:rPr>
          <w:rFonts w:ascii="Libre Franklin Light" w:eastAsia="Times New Roman" w:hAnsi="Libre Franklin Light" w:cs="Calibri Light"/>
          <w:b/>
          <w:bCs/>
          <w:color w:val="C45911" w:themeColor="accent2" w:themeShade="BF"/>
        </w:rPr>
        <w:t xml:space="preserve">£2,350,003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Bristol North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North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North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Bristol North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stol North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Bristol North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stol North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Bristol North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North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stol North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Bristol North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Bristol North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North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Bristol North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Bristol North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Bristol North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£2,350,003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Bristol North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£38,278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£791,604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£56,708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£29,240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£1,418,224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£2,350,003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Bristol North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Bristol North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Bristol North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Bristol North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North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North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Bristol North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Bristol North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FDBAEF7-A8DC-4624-8D6A-E65AC751E98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